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B4A" w:rsidRDefault="002D0B4A" w:rsidP="002D0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CLAYBROKE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D0B4A" w:rsidRDefault="002D0B4A" w:rsidP="002D0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Folkestone, Kent. Clerk.</w:t>
      </w:r>
    </w:p>
    <w:p w:rsidR="002D0B4A" w:rsidRDefault="002D0B4A" w:rsidP="002D0B4A">
      <w:pPr>
        <w:rPr>
          <w:rFonts w:ascii="Times New Roman" w:hAnsi="Times New Roman" w:cs="Times New Roman"/>
        </w:rPr>
      </w:pPr>
    </w:p>
    <w:p w:rsidR="002D0B4A" w:rsidRDefault="002D0B4A" w:rsidP="002D0B4A">
      <w:pPr>
        <w:rPr>
          <w:rFonts w:ascii="Times New Roman" w:hAnsi="Times New Roman" w:cs="Times New Roman"/>
        </w:rPr>
      </w:pPr>
    </w:p>
    <w:p w:rsidR="002D0B4A" w:rsidRDefault="002D0B4A" w:rsidP="002D0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Bankys</w:t>
      </w:r>
      <w:proofErr w:type="spellEnd"/>
      <w:r>
        <w:rPr>
          <w:rFonts w:ascii="Times New Roman" w:hAnsi="Times New Roman" w:cs="Times New Roman"/>
        </w:rPr>
        <w:t>, Prior of Folkestone(q.v.), brought a plaint of account</w:t>
      </w:r>
    </w:p>
    <w:p w:rsidR="002D0B4A" w:rsidRDefault="002D0B4A" w:rsidP="002D0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receiver against him, Thomas Swayne(q.v.) and Thomas Holden(q.v.), all </w:t>
      </w:r>
    </w:p>
    <w:p w:rsidR="002D0B4A" w:rsidRDefault="002D0B4A" w:rsidP="002D0B4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Folkestone.</w:t>
      </w:r>
    </w:p>
    <w:p w:rsidR="002D0B4A" w:rsidRDefault="002D0B4A" w:rsidP="002D0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2D0B4A" w:rsidRDefault="002D0B4A" w:rsidP="002D0B4A">
      <w:pPr>
        <w:rPr>
          <w:rFonts w:ascii="Times New Roman" w:hAnsi="Times New Roman" w:cs="Times New Roman"/>
        </w:rPr>
      </w:pPr>
    </w:p>
    <w:p w:rsidR="002D0B4A" w:rsidRDefault="002D0B4A" w:rsidP="002D0B4A">
      <w:pPr>
        <w:rPr>
          <w:rFonts w:ascii="Times New Roman" w:hAnsi="Times New Roman" w:cs="Times New Roman"/>
        </w:rPr>
      </w:pPr>
    </w:p>
    <w:p w:rsidR="002D0B4A" w:rsidRDefault="002D0B4A" w:rsidP="002D0B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2017</w:t>
      </w:r>
    </w:p>
    <w:p w:rsidR="006B2F86" w:rsidRPr="00E71FC3" w:rsidRDefault="002D0B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B4A" w:rsidRDefault="002D0B4A" w:rsidP="00E71FC3">
      <w:r>
        <w:separator/>
      </w:r>
    </w:p>
  </w:endnote>
  <w:endnote w:type="continuationSeparator" w:id="0">
    <w:p w:rsidR="002D0B4A" w:rsidRDefault="002D0B4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B4A" w:rsidRDefault="002D0B4A" w:rsidP="00E71FC3">
      <w:r>
        <w:separator/>
      </w:r>
    </w:p>
  </w:footnote>
  <w:footnote w:type="continuationSeparator" w:id="0">
    <w:p w:rsidR="002D0B4A" w:rsidRDefault="002D0B4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4A"/>
    <w:rsid w:val="001A7C09"/>
    <w:rsid w:val="002D0B4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55929E-2884-4049-8BDD-5E8A8C2D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D0B4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D0B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2017-01-31T21:43:00Z</dcterms:created>
  <dcterms:modified xsi:type="dcterms:W3CDTF">2017-01-31T21:44:00Z</dcterms:modified>
</cp:coreProperties>
</file>